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CEC9D" w14:textId="77777777" w:rsidR="00D81956" w:rsidRPr="00690BA6" w:rsidRDefault="00D81956" w:rsidP="00D8195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DALE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DCE347B" w14:textId="77777777" w:rsidR="00D81956" w:rsidRDefault="00D81956" w:rsidP="00D819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0AC00650" w14:textId="77777777" w:rsidR="00D81956" w:rsidRDefault="00D81956" w:rsidP="00D819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BEE450" w14:textId="77777777" w:rsidR="00D81956" w:rsidRDefault="00D81956" w:rsidP="00D819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497BD9" w14:textId="77777777" w:rsidR="00D81956" w:rsidRDefault="00D81956" w:rsidP="00D8195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172102CF" w14:textId="77777777" w:rsidR="00D81956" w:rsidRDefault="00D81956" w:rsidP="00D8195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87583E8" w14:textId="77777777" w:rsidR="00D81956" w:rsidRDefault="00D81956" w:rsidP="00D81956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F524AC5" w14:textId="77777777" w:rsidR="00D81956" w:rsidRDefault="00D81956" w:rsidP="00D819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0B7290" w14:textId="77777777" w:rsidR="00D81956" w:rsidRDefault="00D81956" w:rsidP="00D819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36AFB1" w14:textId="77777777" w:rsidR="00D81956" w:rsidRDefault="00D81956" w:rsidP="00D819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October 2021</w:t>
      </w:r>
    </w:p>
    <w:p w14:paraId="3ED8FA2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05C98" w14:textId="77777777" w:rsidR="00D81956" w:rsidRDefault="00D81956" w:rsidP="009139A6">
      <w:r>
        <w:separator/>
      </w:r>
    </w:p>
  </w:endnote>
  <w:endnote w:type="continuationSeparator" w:id="0">
    <w:p w14:paraId="3D64F9E7" w14:textId="77777777" w:rsidR="00D81956" w:rsidRDefault="00D819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5BD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F26B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97B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0A1A7" w14:textId="77777777" w:rsidR="00D81956" w:rsidRDefault="00D81956" w:rsidP="009139A6">
      <w:r>
        <w:separator/>
      </w:r>
    </w:p>
  </w:footnote>
  <w:footnote w:type="continuationSeparator" w:id="0">
    <w:p w14:paraId="350914C0" w14:textId="77777777" w:rsidR="00D81956" w:rsidRDefault="00D819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518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FD5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6A2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95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8195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58D52"/>
  <w15:chartTrackingRefBased/>
  <w15:docId w15:val="{0FE25192-D06C-4415-9131-AD914BF5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2021-12-06T11:48:00Z</dcterms:created>
  <dcterms:modified xsi:type="dcterms:W3CDTF">2021-12-06T11:48:00Z</dcterms:modified>
</cp:coreProperties>
</file>